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BD0" w:rsidRDefault="00470BD0" w:rsidP="00E04A06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</w:p>
    <w:p w:rsidR="00470BD0" w:rsidRPr="006C1461" w:rsidRDefault="00470BD0" w:rsidP="00E04A06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470BD0" w:rsidRPr="006C1461" w:rsidRDefault="00470BD0" w:rsidP="00E04A0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патологиясы</w:t>
      </w:r>
      <w:r w:rsidRPr="006C1461">
        <w:rPr>
          <w:b/>
          <w:sz w:val="28"/>
          <w:szCs w:val="28"/>
          <w:lang w:val="kk-KZ"/>
        </w:rPr>
        <w:t xml:space="preserve">  сабағын өткізу бойынша</w:t>
      </w:r>
    </w:p>
    <w:p w:rsidR="00470BD0" w:rsidRPr="006C1461" w:rsidRDefault="00470BD0" w:rsidP="00E04A06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470BD0" w:rsidRPr="006C1461" w:rsidTr="006B225B">
        <w:tc>
          <w:tcPr>
            <w:tcW w:w="1008" w:type="dxa"/>
            <w:vAlign w:val="center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470BD0" w:rsidRPr="006C1461" w:rsidRDefault="00470BD0" w:rsidP="006B225B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470BD0" w:rsidRPr="006C1461" w:rsidTr="006B225B">
        <w:tc>
          <w:tcPr>
            <w:tcW w:w="1008" w:type="dxa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470BD0" w:rsidRPr="006C1461" w:rsidRDefault="00470BD0" w:rsidP="006B225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</w:tcPr>
          <w:p w:rsidR="00470BD0" w:rsidRPr="00FA3845" w:rsidRDefault="00470BD0" w:rsidP="006B225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470BD0" w:rsidRDefault="00470BD0" w:rsidP="00E04A06">
      <w:pPr>
        <w:rPr>
          <w:sz w:val="28"/>
          <w:szCs w:val="28"/>
        </w:rPr>
      </w:pPr>
    </w:p>
    <w:p w:rsidR="00470BD0" w:rsidRPr="0065432A" w:rsidRDefault="00470BD0" w:rsidP="00E04A06">
      <w:pPr>
        <w:rPr>
          <w:sz w:val="28"/>
          <w:szCs w:val="28"/>
        </w:rPr>
      </w:pPr>
    </w:p>
    <w:p w:rsidR="00470BD0" w:rsidRPr="00D96D05" w:rsidRDefault="00470BD0" w:rsidP="00E04A0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470BD0" w:rsidRPr="009909DD" w:rsidRDefault="00470BD0" w:rsidP="00E04A0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_______________Ж.Сыздыков</w:t>
      </w:r>
    </w:p>
    <w:p w:rsidR="00470BD0" w:rsidRPr="00667D56" w:rsidRDefault="00470BD0" w:rsidP="00E04A06">
      <w:pPr>
        <w:rPr>
          <w:sz w:val="28"/>
          <w:szCs w:val="28"/>
          <w:lang w:val="kk-KZ"/>
        </w:rPr>
      </w:pPr>
    </w:p>
    <w:p w:rsidR="00470BD0" w:rsidRPr="005F691A" w:rsidRDefault="00470BD0" w:rsidP="00E04A06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7ж</w:t>
      </w:r>
      <w:r w:rsidRPr="005F691A">
        <w:rPr>
          <w:sz w:val="28"/>
          <w:szCs w:val="28"/>
          <w:lang w:val="kk-KZ"/>
        </w:rPr>
        <w:t>.</w:t>
      </w:r>
    </w:p>
    <w:p w:rsidR="00470BD0" w:rsidRPr="005F691A" w:rsidRDefault="00470BD0" w:rsidP="00E04A06">
      <w:pPr>
        <w:rPr>
          <w:sz w:val="28"/>
          <w:szCs w:val="28"/>
          <w:lang w:val="kk-KZ"/>
        </w:rPr>
      </w:pPr>
    </w:p>
    <w:p w:rsidR="00470BD0" w:rsidRPr="005F691A" w:rsidRDefault="00470BD0" w:rsidP="00E04A06">
      <w:pPr>
        <w:rPr>
          <w:sz w:val="28"/>
          <w:szCs w:val="28"/>
          <w:lang w:val="kk-KZ"/>
        </w:rPr>
      </w:pPr>
    </w:p>
    <w:p w:rsidR="00470BD0" w:rsidRPr="005F691A" w:rsidRDefault="00470BD0" w:rsidP="00E04A06">
      <w:pPr>
        <w:rPr>
          <w:sz w:val="28"/>
          <w:szCs w:val="28"/>
          <w:lang w:val="kk-KZ"/>
        </w:rPr>
      </w:pPr>
    </w:p>
    <w:p w:rsidR="00470BD0" w:rsidRPr="005F691A" w:rsidRDefault="00470BD0" w:rsidP="00E04A06">
      <w:pPr>
        <w:rPr>
          <w:sz w:val="28"/>
          <w:szCs w:val="28"/>
          <w:lang w:val="kk-KZ"/>
        </w:rPr>
      </w:pPr>
    </w:p>
    <w:p w:rsidR="00470BD0" w:rsidRPr="005F691A" w:rsidRDefault="00470BD0" w:rsidP="00E04A06">
      <w:pPr>
        <w:rPr>
          <w:sz w:val="28"/>
          <w:szCs w:val="28"/>
          <w:lang w:val="kk-KZ"/>
        </w:rPr>
      </w:pPr>
    </w:p>
    <w:p w:rsidR="00470BD0" w:rsidRPr="00E04A06" w:rsidRDefault="00470BD0">
      <w:pPr>
        <w:rPr>
          <w:lang w:val="kk-KZ"/>
        </w:rPr>
      </w:pPr>
      <w:bookmarkStart w:id="0" w:name="_GoBack"/>
      <w:bookmarkEnd w:id="0"/>
    </w:p>
    <w:sectPr w:rsidR="00470BD0" w:rsidRPr="00E04A06" w:rsidSect="00CB3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A06"/>
    <w:rsid w:val="0000476C"/>
    <w:rsid w:val="00470BD0"/>
    <w:rsid w:val="005F0377"/>
    <w:rsid w:val="005F691A"/>
    <w:rsid w:val="0065432A"/>
    <w:rsid w:val="00667D56"/>
    <w:rsid w:val="006B0F9A"/>
    <w:rsid w:val="006B225B"/>
    <w:rsid w:val="006C1461"/>
    <w:rsid w:val="007D06F6"/>
    <w:rsid w:val="00911910"/>
    <w:rsid w:val="009909DD"/>
    <w:rsid w:val="00B1525D"/>
    <w:rsid w:val="00CB343A"/>
    <w:rsid w:val="00D96D05"/>
    <w:rsid w:val="00E04A06"/>
    <w:rsid w:val="00FA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62</Words>
  <Characters>359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134</cp:lastModifiedBy>
  <cp:revision>2</cp:revision>
  <dcterms:created xsi:type="dcterms:W3CDTF">2018-04-18T04:18:00Z</dcterms:created>
  <dcterms:modified xsi:type="dcterms:W3CDTF">2018-04-20T08:38:00Z</dcterms:modified>
</cp:coreProperties>
</file>